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E2F" w:rsidRDefault="00F64E2F" w:rsidP="00E756F6">
      <w:pPr>
        <w:jc w:val="center"/>
        <w:rPr>
          <w:b/>
          <w:sz w:val="28"/>
          <w:szCs w:val="28"/>
        </w:rPr>
      </w:pPr>
    </w:p>
    <w:p w:rsidR="00F64E2F" w:rsidRPr="00E756F6" w:rsidRDefault="00F64E2F" w:rsidP="00E756F6">
      <w:pPr>
        <w:jc w:val="center"/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TÜRKÇE DEĞERLENDİRME SORULARI 1</w:t>
      </w:r>
    </w:p>
    <w:p w:rsidR="00F64E2F" w:rsidRPr="00E756F6" w:rsidRDefault="00F64E2F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1-)</w:t>
      </w:r>
      <w:r w:rsidRPr="00E756F6">
        <w:rPr>
          <w:b/>
          <w:sz w:val="28"/>
          <w:szCs w:val="28"/>
        </w:rPr>
        <w:tab/>
        <w:t>Aşağıdaki kelimeleri hecelerine ayırınız, kaç hece olduğunu yazınız.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Arkadaşlarımı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----------------------------------------------------------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Sağlığımıza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756F6">
        <w:rPr>
          <w:sz w:val="28"/>
          <w:szCs w:val="28"/>
        </w:rPr>
        <w:t>----------------------------------------------------------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Zürafa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----------------------------------------------------------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Karın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756F6">
        <w:rPr>
          <w:sz w:val="28"/>
          <w:szCs w:val="28"/>
        </w:rPr>
        <w:t>---------------------------------------------------------</w:t>
      </w:r>
    </w:p>
    <w:p w:rsidR="00F64E2F" w:rsidRPr="00E756F6" w:rsidRDefault="00F64E2F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2-)</w:t>
      </w:r>
      <w:r w:rsidRPr="00E756F6">
        <w:rPr>
          <w:b/>
          <w:sz w:val="28"/>
          <w:szCs w:val="28"/>
        </w:rPr>
        <w:tab/>
        <w:t>Aşağıdaki cümlelerin kelime sayılarını yazınız.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 xml:space="preserve">Kahvaltısını ailesiyle birlikte yaptı. 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________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Ahmet kimseye güvenmez.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________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Çocuklar öğretmenlerini  çok severek dinlediler.</w:t>
      </w:r>
      <w:r w:rsidRPr="00E756F6">
        <w:rPr>
          <w:sz w:val="28"/>
          <w:szCs w:val="28"/>
        </w:rPr>
        <w:tab/>
        <w:t>_________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Yerlere tükürmeyin.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__________</w:t>
      </w:r>
    </w:p>
    <w:p w:rsidR="00F64E2F" w:rsidRPr="00E756F6" w:rsidRDefault="00F64E2F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3-)</w:t>
      </w:r>
      <w:r w:rsidRPr="00E756F6">
        <w:rPr>
          <w:b/>
          <w:sz w:val="28"/>
          <w:szCs w:val="28"/>
        </w:rPr>
        <w:tab/>
        <w:t>Aşağıdaki kelimelerin içerisindeki ünlü ( sesli ) harfleri yazınız.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Okul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Fidanlar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Seviyorum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Gölgelik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</w:t>
      </w:r>
    </w:p>
    <w:p w:rsidR="00F64E2F" w:rsidRPr="00E756F6" w:rsidRDefault="00F64E2F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4-)</w:t>
      </w:r>
      <w:r w:rsidRPr="00E756F6">
        <w:rPr>
          <w:b/>
          <w:sz w:val="28"/>
          <w:szCs w:val="28"/>
        </w:rPr>
        <w:tab/>
        <w:t>Aşağıdaki kelimeleri çoğul yapınız.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Yastık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Perde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---------------------------</w:t>
      </w:r>
    </w:p>
    <w:p w:rsidR="00F64E2F" w:rsidRPr="00E756F6" w:rsidRDefault="00F64E2F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5-)</w:t>
      </w:r>
      <w:r w:rsidRPr="00E756F6">
        <w:rPr>
          <w:b/>
          <w:sz w:val="28"/>
          <w:szCs w:val="28"/>
        </w:rPr>
        <w:tab/>
        <w:t>Aşağıdaki kelimelerin eş anlamlılarını karşılarına yazınız.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Siyah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Yaşlı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Armağan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Konuk</w:t>
      </w:r>
      <w:r w:rsidRPr="00E756F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756F6">
        <w:rPr>
          <w:sz w:val="28"/>
          <w:szCs w:val="28"/>
        </w:rPr>
        <w:t>------------------------</w:t>
      </w:r>
    </w:p>
    <w:p w:rsidR="00F64E2F" w:rsidRDefault="00F64E2F">
      <w:pPr>
        <w:rPr>
          <w:b/>
          <w:sz w:val="28"/>
          <w:szCs w:val="28"/>
        </w:rPr>
      </w:pPr>
    </w:p>
    <w:p w:rsidR="00F64E2F" w:rsidRDefault="00F64E2F">
      <w:pPr>
        <w:rPr>
          <w:b/>
          <w:sz w:val="28"/>
          <w:szCs w:val="28"/>
        </w:rPr>
      </w:pPr>
    </w:p>
    <w:p w:rsidR="00F64E2F" w:rsidRDefault="00F64E2F">
      <w:pPr>
        <w:rPr>
          <w:b/>
          <w:sz w:val="28"/>
          <w:szCs w:val="28"/>
        </w:rPr>
      </w:pPr>
    </w:p>
    <w:p w:rsidR="00F64E2F" w:rsidRPr="00E756F6" w:rsidRDefault="00F64E2F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6-)</w:t>
      </w:r>
      <w:r w:rsidRPr="00E756F6">
        <w:rPr>
          <w:b/>
          <w:sz w:val="28"/>
          <w:szCs w:val="28"/>
        </w:rPr>
        <w:tab/>
        <w:t>Aşağıdaki kelimelerin zıt anlamını yazınız.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Soğuk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İnce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Tembel</w:t>
      </w:r>
      <w:r w:rsidRPr="00E756F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756F6">
        <w:rPr>
          <w:sz w:val="28"/>
          <w:szCs w:val="28"/>
        </w:rPr>
        <w:t>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Uzak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</w:t>
      </w:r>
    </w:p>
    <w:p w:rsidR="00F64E2F" w:rsidRPr="00E756F6" w:rsidRDefault="00F64E2F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7-)</w:t>
      </w:r>
      <w:r w:rsidRPr="00E756F6">
        <w:rPr>
          <w:b/>
          <w:sz w:val="28"/>
          <w:szCs w:val="28"/>
        </w:rPr>
        <w:tab/>
        <w:t>Aşağıdaki kelimelerdeki ünsüz ( sessiz)  harfleri yazınız.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Karanlık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Sevgisiz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Televizyon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</w:t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Buzdolabı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------------------------</w:t>
      </w:r>
    </w:p>
    <w:p w:rsidR="00F64E2F" w:rsidRPr="00E756F6" w:rsidRDefault="00F64E2F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8-)</w:t>
      </w:r>
      <w:r w:rsidRPr="00E756F6">
        <w:rPr>
          <w:b/>
          <w:sz w:val="28"/>
          <w:szCs w:val="28"/>
        </w:rPr>
        <w:tab/>
        <w:t>Aşağıdaki kelimelerden anlamlı ve kurallı cümleler kurunuz.</w:t>
      </w:r>
    </w:p>
    <w:p w:rsidR="00F64E2F" w:rsidRPr="00E756F6" w:rsidRDefault="00F64E2F" w:rsidP="00995220">
      <w:pPr>
        <w:jc w:val="center"/>
        <w:rPr>
          <w:sz w:val="28"/>
          <w:szCs w:val="28"/>
        </w:rPr>
      </w:pPr>
      <w:r w:rsidRPr="00E756F6">
        <w:rPr>
          <w:sz w:val="28"/>
          <w:szCs w:val="28"/>
        </w:rPr>
        <w:t>istiyorum – gitmek – okula</w:t>
      </w:r>
    </w:p>
    <w:p w:rsidR="00F64E2F" w:rsidRPr="00E756F6" w:rsidRDefault="00F64E2F" w:rsidP="00995220">
      <w:pPr>
        <w:ind w:firstLine="708"/>
        <w:rPr>
          <w:sz w:val="28"/>
          <w:szCs w:val="28"/>
        </w:rPr>
      </w:pPr>
      <w:r w:rsidRPr="00E756F6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______________________</w:t>
      </w:r>
    </w:p>
    <w:p w:rsidR="00F64E2F" w:rsidRPr="00E756F6" w:rsidRDefault="00F64E2F" w:rsidP="00995220">
      <w:pPr>
        <w:jc w:val="center"/>
        <w:rPr>
          <w:sz w:val="28"/>
          <w:szCs w:val="28"/>
        </w:rPr>
      </w:pPr>
      <w:r w:rsidRPr="00E756F6">
        <w:rPr>
          <w:sz w:val="28"/>
          <w:szCs w:val="28"/>
        </w:rPr>
        <w:t>otlatmaya – Ali – koyunları – başladı</w:t>
      </w:r>
    </w:p>
    <w:p w:rsidR="00F64E2F" w:rsidRPr="00E756F6" w:rsidRDefault="00F64E2F" w:rsidP="00995220">
      <w:pPr>
        <w:jc w:val="center"/>
        <w:rPr>
          <w:sz w:val="28"/>
          <w:szCs w:val="28"/>
        </w:rPr>
      </w:pPr>
      <w:r w:rsidRPr="00E756F6">
        <w:rPr>
          <w:sz w:val="28"/>
          <w:szCs w:val="28"/>
        </w:rPr>
        <w:t>___________________________________ ___________</w:t>
      </w:r>
      <w:r>
        <w:rPr>
          <w:sz w:val="28"/>
          <w:szCs w:val="28"/>
        </w:rPr>
        <w:t>_________________</w:t>
      </w:r>
    </w:p>
    <w:p w:rsidR="00F64E2F" w:rsidRPr="00E756F6" w:rsidRDefault="00F64E2F" w:rsidP="00995220">
      <w:pPr>
        <w:jc w:val="center"/>
        <w:rPr>
          <w:sz w:val="28"/>
          <w:szCs w:val="28"/>
        </w:rPr>
      </w:pPr>
      <w:r w:rsidRPr="00E756F6">
        <w:rPr>
          <w:sz w:val="28"/>
          <w:szCs w:val="28"/>
        </w:rPr>
        <w:t>oldum – için – hasta – üşüdüğüm</w:t>
      </w:r>
    </w:p>
    <w:p w:rsidR="00F64E2F" w:rsidRPr="00E756F6" w:rsidRDefault="00F64E2F" w:rsidP="00995220">
      <w:pPr>
        <w:jc w:val="center"/>
        <w:rPr>
          <w:sz w:val="28"/>
          <w:szCs w:val="28"/>
        </w:rPr>
      </w:pPr>
      <w:r w:rsidRPr="00E756F6">
        <w:rPr>
          <w:sz w:val="28"/>
          <w:szCs w:val="28"/>
        </w:rPr>
        <w:t>___________________________________ ___________</w:t>
      </w:r>
      <w:r>
        <w:rPr>
          <w:sz w:val="28"/>
          <w:szCs w:val="28"/>
        </w:rPr>
        <w:t>___________________</w:t>
      </w:r>
    </w:p>
    <w:p w:rsidR="00F64E2F" w:rsidRPr="00E756F6" w:rsidRDefault="00F64E2F" w:rsidP="00995220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 xml:space="preserve">9-) </w:t>
      </w:r>
      <w:r w:rsidRPr="00E756F6">
        <w:rPr>
          <w:b/>
          <w:sz w:val="28"/>
          <w:szCs w:val="28"/>
        </w:rPr>
        <w:tab/>
        <w:t>Aşağıdaki kelimelerin içinde bulunduğu cümleler kurunuz.</w:t>
      </w:r>
    </w:p>
    <w:p w:rsidR="00F64E2F" w:rsidRPr="00E756F6" w:rsidRDefault="00F64E2F" w:rsidP="00995220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Fakir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__________________________________</w:t>
      </w:r>
      <w:r>
        <w:rPr>
          <w:sz w:val="28"/>
          <w:szCs w:val="28"/>
        </w:rPr>
        <w:t>_________________________</w:t>
      </w:r>
    </w:p>
    <w:p w:rsidR="00F64E2F" w:rsidRPr="00E756F6" w:rsidRDefault="00F64E2F" w:rsidP="00995220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Taş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____________________________________</w:t>
      </w:r>
      <w:r>
        <w:rPr>
          <w:sz w:val="28"/>
          <w:szCs w:val="28"/>
        </w:rPr>
        <w:t>_______________________</w:t>
      </w:r>
    </w:p>
    <w:p w:rsidR="00F64E2F" w:rsidRPr="00E756F6" w:rsidRDefault="00F64E2F" w:rsidP="00995220">
      <w:pPr>
        <w:rPr>
          <w:sz w:val="28"/>
          <w:szCs w:val="28"/>
        </w:rPr>
      </w:pPr>
      <w:r w:rsidRPr="00E756F6">
        <w:rPr>
          <w:sz w:val="28"/>
          <w:szCs w:val="28"/>
        </w:rPr>
        <w:tab/>
        <w:t>Sevgi</w:t>
      </w:r>
      <w:r w:rsidRPr="00E756F6">
        <w:rPr>
          <w:sz w:val="28"/>
          <w:szCs w:val="28"/>
        </w:rPr>
        <w:tab/>
      </w:r>
      <w:r w:rsidRPr="00E756F6">
        <w:rPr>
          <w:sz w:val="28"/>
          <w:szCs w:val="28"/>
        </w:rPr>
        <w:tab/>
        <w:t>_______________________________</w:t>
      </w:r>
      <w:r>
        <w:rPr>
          <w:sz w:val="28"/>
          <w:szCs w:val="28"/>
        </w:rPr>
        <w:t>____________________________</w:t>
      </w:r>
    </w:p>
    <w:p w:rsidR="00F64E2F" w:rsidRPr="00E756F6" w:rsidRDefault="00F64E2F" w:rsidP="00995220">
      <w:pPr>
        <w:rPr>
          <w:b/>
          <w:sz w:val="28"/>
          <w:szCs w:val="28"/>
        </w:rPr>
      </w:pPr>
      <w:r w:rsidRPr="00E756F6">
        <w:rPr>
          <w:b/>
          <w:sz w:val="28"/>
          <w:szCs w:val="28"/>
        </w:rPr>
        <w:t>10-)</w:t>
      </w:r>
      <w:r w:rsidRPr="00E756F6">
        <w:rPr>
          <w:b/>
          <w:sz w:val="28"/>
          <w:szCs w:val="28"/>
        </w:rPr>
        <w:tab/>
        <w:t>Aşağıdaki kelimeleri sözlük sırasına göre sıralayınız.</w:t>
      </w:r>
    </w:p>
    <w:p w:rsidR="00F64E2F" w:rsidRPr="00E756F6" w:rsidRDefault="00F64E2F" w:rsidP="00E756F6">
      <w:pPr>
        <w:jc w:val="center"/>
        <w:rPr>
          <w:sz w:val="28"/>
          <w:szCs w:val="28"/>
        </w:rPr>
      </w:pPr>
      <w:r w:rsidRPr="00E756F6">
        <w:rPr>
          <w:sz w:val="28"/>
          <w:szCs w:val="28"/>
        </w:rPr>
        <w:t>kalem – askı – zeytin – gelin</w:t>
      </w:r>
    </w:p>
    <w:p w:rsidR="00F64E2F" w:rsidRPr="00E756F6" w:rsidRDefault="00F64E2F" w:rsidP="00E756F6">
      <w:pPr>
        <w:jc w:val="center"/>
        <w:rPr>
          <w:sz w:val="28"/>
          <w:szCs w:val="28"/>
        </w:rPr>
      </w:pPr>
      <w:r w:rsidRPr="00E756F6">
        <w:rPr>
          <w:sz w:val="28"/>
          <w:szCs w:val="28"/>
        </w:rPr>
        <w:t>___________________________________ ___________</w:t>
      </w:r>
      <w:r>
        <w:rPr>
          <w:sz w:val="28"/>
          <w:szCs w:val="28"/>
        </w:rPr>
        <w:t>_________________________</w:t>
      </w:r>
    </w:p>
    <w:p w:rsidR="00F64E2F" w:rsidRPr="00E756F6" w:rsidRDefault="00F64E2F" w:rsidP="00E756F6">
      <w:pPr>
        <w:jc w:val="center"/>
        <w:rPr>
          <w:sz w:val="28"/>
          <w:szCs w:val="28"/>
        </w:rPr>
      </w:pPr>
      <w:r w:rsidRPr="00E756F6">
        <w:rPr>
          <w:sz w:val="28"/>
          <w:szCs w:val="28"/>
        </w:rPr>
        <w:t>belge – boru – bilet – başarı</w:t>
      </w:r>
    </w:p>
    <w:p w:rsidR="00F64E2F" w:rsidRDefault="00F64E2F" w:rsidP="00770A49">
      <w:pPr>
        <w:rPr>
          <w:rFonts w:ascii="Segoe UI" w:hAnsi="Segoe UI" w:cs="Segoe UI"/>
          <w:color w:val="2A2A2A"/>
          <w:sz w:val="20"/>
          <w:szCs w:val="20"/>
          <w:lang w:eastAsia="tr-TR"/>
        </w:rPr>
      </w:pPr>
      <w:r w:rsidRPr="00E756F6">
        <w:rPr>
          <w:sz w:val="28"/>
          <w:szCs w:val="28"/>
        </w:rPr>
        <w:t>___________________________________ ________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64E2F" w:rsidRPr="00E756F6" w:rsidRDefault="00F64E2F" w:rsidP="00E756F6">
      <w:pPr>
        <w:jc w:val="center"/>
        <w:rPr>
          <w:sz w:val="28"/>
          <w:szCs w:val="28"/>
        </w:rPr>
      </w:pPr>
      <w:r w:rsidRPr="00E756F6">
        <w:rPr>
          <w:sz w:val="28"/>
          <w:szCs w:val="28"/>
        </w:rPr>
        <w:t>___</w:t>
      </w:r>
      <w:r>
        <w:rPr>
          <w:sz w:val="28"/>
          <w:szCs w:val="28"/>
        </w:rPr>
        <w:t>____________________________</w:t>
      </w:r>
    </w:p>
    <w:p w:rsidR="00F64E2F" w:rsidRPr="00E756F6" w:rsidRDefault="00F64E2F">
      <w:pPr>
        <w:rPr>
          <w:sz w:val="28"/>
          <w:szCs w:val="28"/>
        </w:rPr>
      </w:pP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</w:r>
    </w:p>
    <w:p w:rsidR="00F64E2F" w:rsidRPr="00E756F6" w:rsidRDefault="00F64E2F">
      <w:pPr>
        <w:rPr>
          <w:sz w:val="28"/>
          <w:szCs w:val="28"/>
        </w:rPr>
      </w:pP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</w:r>
    </w:p>
    <w:p w:rsidR="00F64E2F" w:rsidRPr="00E756F6" w:rsidRDefault="00F64E2F">
      <w:pPr>
        <w:rPr>
          <w:sz w:val="28"/>
          <w:szCs w:val="28"/>
        </w:rPr>
      </w:pPr>
      <w:r w:rsidRPr="00E756F6">
        <w:rPr>
          <w:sz w:val="28"/>
          <w:szCs w:val="28"/>
        </w:rPr>
        <w:tab/>
      </w:r>
    </w:p>
    <w:sectPr w:rsidR="00F64E2F" w:rsidRPr="00E756F6" w:rsidSect="00E756F6">
      <w:pgSz w:w="11906" w:h="16838"/>
      <w:pgMar w:top="284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90B"/>
    <w:rsid w:val="0008580F"/>
    <w:rsid w:val="00296FAF"/>
    <w:rsid w:val="003A503B"/>
    <w:rsid w:val="0065279B"/>
    <w:rsid w:val="0066626B"/>
    <w:rsid w:val="0069290B"/>
    <w:rsid w:val="00770A49"/>
    <w:rsid w:val="00995220"/>
    <w:rsid w:val="00E45E19"/>
    <w:rsid w:val="00E756F6"/>
    <w:rsid w:val="00F6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26B"/>
    <w:pPr>
      <w:spacing w:after="200" w:line="276" w:lineRule="auto"/>
    </w:pPr>
    <w:rPr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70A4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38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</Pages>
  <Words>374</Words>
  <Characters>2136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hoca</dc:creator>
  <cp:keywords/>
  <dc:description/>
  <cp:lastModifiedBy>edanur</cp:lastModifiedBy>
  <cp:revision>2</cp:revision>
  <dcterms:created xsi:type="dcterms:W3CDTF">2011-11-19T20:21:00Z</dcterms:created>
  <dcterms:modified xsi:type="dcterms:W3CDTF">2012-01-07T11:45:00Z</dcterms:modified>
</cp:coreProperties>
</file>